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286408A9"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354DA1">
        <w:rPr>
          <w:rFonts w:eastAsia="Times New Roman"/>
          <w:noProof w:val="0"/>
          <w:sz w:val="24"/>
          <w:lang w:eastAsia="zh-CN"/>
        </w:rPr>
        <w:t>154</w:t>
      </w:r>
      <w:r w:rsidRPr="00310B85">
        <w:rPr>
          <w:rFonts w:eastAsia="Times New Roman"/>
          <w:noProof w:val="0"/>
          <w:sz w:val="24"/>
          <w:lang w:eastAsia="zh-CN"/>
        </w:rPr>
        <w:t>-</w:t>
      </w:r>
      <w:r w:rsidR="00354DA1">
        <w:rPr>
          <w:rFonts w:eastAsia="Times New Roman"/>
          <w:noProof w:val="0"/>
          <w:sz w:val="24"/>
          <w:lang w:eastAsia="zh-CN"/>
        </w:rPr>
        <w:t>AH</w:t>
      </w:r>
      <w:r w:rsidRPr="00310B85">
        <w:rPr>
          <w:rFonts w:eastAsia="Times New Roman"/>
          <w:noProof w:val="0"/>
          <w:sz w:val="24"/>
          <w:lang w:eastAsia="zh-CN"/>
        </w:rPr>
        <w:t xml:space="preserve">e                                                        </w:t>
      </w:r>
      <w:r w:rsidRPr="00310B85">
        <w:rPr>
          <w:rFonts w:eastAsia="Times New Roman"/>
          <w:noProof w:val="0"/>
          <w:sz w:val="24"/>
          <w:lang w:eastAsia="zh-CN"/>
        </w:rPr>
        <w:tab/>
      </w:r>
      <w:r w:rsidR="00CA00A6" w:rsidRPr="00CA00A6">
        <w:rPr>
          <w:rFonts w:eastAsia="Times New Roman"/>
          <w:noProof w:val="0"/>
          <w:sz w:val="24"/>
          <w:lang w:eastAsia="zh-CN"/>
        </w:rPr>
        <w:t>S2-2300944</w:t>
      </w:r>
    </w:p>
    <w:p w14:paraId="08BC72BC" w14:textId="582C1A4D"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e-Meeting, </w:t>
      </w:r>
      <w:r w:rsidR="00B13709">
        <w:rPr>
          <w:rFonts w:eastAsia="Times New Roman"/>
          <w:noProof w:val="0"/>
          <w:sz w:val="24"/>
          <w:lang w:eastAsia="zh-CN"/>
        </w:rPr>
        <w:t>16</w:t>
      </w:r>
      <w:r w:rsidR="00570B46">
        <w:rPr>
          <w:rFonts w:eastAsia="Times New Roman"/>
          <w:noProof w:val="0"/>
          <w:sz w:val="24"/>
          <w:lang w:eastAsia="zh-CN"/>
        </w:rPr>
        <w:t>th</w:t>
      </w:r>
      <w:r w:rsidRPr="00310B85">
        <w:rPr>
          <w:rFonts w:eastAsia="Times New Roman"/>
          <w:noProof w:val="0"/>
          <w:sz w:val="24"/>
          <w:lang w:eastAsia="zh-CN"/>
        </w:rPr>
        <w:t xml:space="preserve"> </w:t>
      </w:r>
      <w:r w:rsidR="003F1CAA" w:rsidRPr="00310B85">
        <w:rPr>
          <w:rFonts w:eastAsia="Times New Roman"/>
          <w:noProof w:val="0"/>
          <w:sz w:val="24"/>
          <w:lang w:eastAsia="zh-CN"/>
        </w:rPr>
        <w:t>–</w:t>
      </w:r>
      <w:r w:rsidRPr="00310B85">
        <w:rPr>
          <w:rFonts w:eastAsia="Times New Roman"/>
          <w:noProof w:val="0"/>
          <w:sz w:val="24"/>
          <w:lang w:eastAsia="zh-CN"/>
        </w:rPr>
        <w:t xml:space="preserve"> </w:t>
      </w:r>
      <w:r w:rsidR="00B13709">
        <w:rPr>
          <w:rFonts w:eastAsia="Times New Roman"/>
          <w:noProof w:val="0"/>
          <w:sz w:val="24"/>
          <w:lang w:eastAsia="zh-CN"/>
        </w:rPr>
        <w:t>20</w:t>
      </w:r>
      <w:r w:rsidR="00570B46">
        <w:rPr>
          <w:rFonts w:eastAsia="Times New Roman"/>
          <w:noProof w:val="0"/>
          <w:sz w:val="24"/>
          <w:lang w:eastAsia="zh-CN"/>
        </w:rPr>
        <w:t>th</w:t>
      </w:r>
      <w:r w:rsidR="00851331" w:rsidRPr="00310B85">
        <w:rPr>
          <w:rFonts w:eastAsia="Times New Roman"/>
          <w:noProof w:val="0"/>
          <w:sz w:val="24"/>
          <w:lang w:eastAsia="zh-CN"/>
        </w:rPr>
        <w:t xml:space="preserve"> </w:t>
      </w:r>
      <w:r w:rsidR="00B13709">
        <w:rPr>
          <w:rFonts w:eastAsia="Times New Roman"/>
          <w:noProof w:val="0"/>
          <w:sz w:val="24"/>
          <w:lang w:eastAsia="zh-CN"/>
        </w:rPr>
        <w:t>January, 2023</w:t>
      </w:r>
      <w:r w:rsidRPr="00310B85">
        <w:rPr>
          <w:rFonts w:eastAsia="Times New Roman"/>
          <w:noProof w:val="0"/>
          <w:sz w:val="24"/>
          <w:lang w:eastAsia="zh-CN"/>
        </w:rPr>
        <w:t xml:space="preserve">                          </w:t>
      </w:r>
      <w:r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6F69D0E"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D63050">
        <w:rPr>
          <w:rFonts w:cs="Arial"/>
          <w:b/>
          <w:bCs/>
          <w:sz w:val="24"/>
        </w:rPr>
        <w:t>Unreachability period and power saving.</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5236C86D"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3B6812">
        <w:rPr>
          <w:rFonts w:cs="Arial"/>
          <w:b/>
          <w:bCs/>
          <w:sz w:val="24"/>
        </w:rPr>
        <w:t>5GSAT_</w:t>
      </w:r>
      <w:r w:rsidR="00F42141">
        <w:rPr>
          <w:rFonts w:cs="Arial"/>
          <w:b/>
          <w:bCs/>
          <w:sz w:val="24"/>
        </w:rPr>
        <w:t>P</w:t>
      </w:r>
      <w:r w:rsidR="003B6812">
        <w:rPr>
          <w:rFonts w:cs="Arial"/>
          <w:b/>
          <w:bCs/>
          <w:sz w:val="24"/>
        </w:rPr>
        <w:t>h2</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56461C0A" w14:textId="15E034ED" w:rsidR="00773BF6" w:rsidRPr="007D68ED" w:rsidRDefault="002D4B1C" w:rsidP="00264BFF">
      <w:r w:rsidRPr="007D68ED">
        <w:t>We have following conclusions for the UE in 23.700-28:</w:t>
      </w:r>
    </w:p>
    <w:p w14:paraId="2500F3C6" w14:textId="0A271E48" w:rsidR="002D4B1C" w:rsidRDefault="002D4B1C" w:rsidP="002D4B1C">
      <w:pPr>
        <w:pStyle w:val="B1"/>
        <w:ind w:left="0" w:firstLine="0"/>
      </w:pPr>
      <w:r w:rsidRPr="002D4B1C">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r>
        <w:t>.</w:t>
      </w:r>
    </w:p>
    <w:p w14:paraId="6664F001" w14:textId="522595BA" w:rsidR="002D4B1C" w:rsidRDefault="002D4B1C" w:rsidP="002D4B1C">
      <w:pPr>
        <w:pStyle w:val="B1"/>
        <w:ind w:left="0" w:firstLine="0"/>
      </w:pPr>
      <w:r>
        <w:t>For AMF</w:t>
      </w:r>
      <w:r w:rsidR="00354DA1">
        <w:t>/MME</w:t>
      </w:r>
      <w:r>
        <w:t xml:space="preserve"> as below:</w:t>
      </w:r>
    </w:p>
    <w:p w14:paraId="4410EA8D" w14:textId="77777777" w:rsidR="002D4B1C" w:rsidRPr="002D4B1C" w:rsidRDefault="002D4B1C" w:rsidP="002D4B1C">
      <w:pPr>
        <w:pStyle w:val="B1"/>
        <w:ind w:left="0" w:firstLine="0"/>
        <w:rPr>
          <w:rFonts w:eastAsia="Times New Roman"/>
          <w:lang w:eastAsia="en-GB"/>
        </w:rPr>
      </w:pPr>
      <w:r>
        <w:t xml:space="preserve">Takes into account the UE unreachability period in order to make sure the UE is in power saving mode if it is leaving network coverage. </w:t>
      </w:r>
      <w:r w:rsidRPr="002D4B1C">
        <w:rPr>
          <w:rFonts w:eastAsia="Times New Roman"/>
          <w:lang w:eastAsia="en-GB"/>
        </w:rPr>
        <w:t>The mobility management and MICO/PSM parameters include:</w:t>
      </w:r>
    </w:p>
    <w:p w14:paraId="5802F14C"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Periodic registration update timer / Periodic TAU Timer,</w:t>
      </w:r>
    </w:p>
    <w:p w14:paraId="03EFD4CB"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MICO mode with optional Active Time and PS,</w:t>
      </w:r>
    </w:p>
    <w:p w14:paraId="22C31D9B"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MICO mode with Extended Connected time (only for AMF case),</w:t>
      </w:r>
    </w:p>
    <w:p w14:paraId="32537D14"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eDRX parameters.</w:t>
      </w:r>
    </w:p>
    <w:p w14:paraId="50D743A4" w14:textId="3FB8C3BD" w:rsidR="002D4B1C" w:rsidRPr="002D4B1C" w:rsidRDefault="001544C5" w:rsidP="002D4B1C">
      <w:pPr>
        <w:pStyle w:val="B1"/>
        <w:ind w:left="0" w:firstLine="0"/>
      </w:pPr>
      <w:r>
        <w:t>This paper discusses</w:t>
      </w:r>
      <w:bookmarkStart w:id="0" w:name="_GoBack"/>
      <w:bookmarkEnd w:id="0"/>
      <w:r w:rsidR="002D4B1C">
        <w:t xml:space="preserve"> how to document </w:t>
      </w:r>
      <w:r w:rsidR="00CE50C1">
        <w:t>these requirements</w:t>
      </w:r>
      <w:r w:rsidR="002D4B1C">
        <w:t xml:space="preserve"> in the TS.</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44438281" w14:textId="4E1CB9AE" w:rsidR="00AE6896" w:rsidRPr="00CE50C1" w:rsidRDefault="002D4B1C" w:rsidP="00AE6896">
      <w:pPr>
        <w:pStyle w:val="B1"/>
        <w:ind w:left="0" w:firstLine="0"/>
      </w:pPr>
      <w:r w:rsidRPr="00CE50C1">
        <w:t xml:space="preserve">If UE is able to determine when it will enter discontinuous coverage based on information it has then UE can initiate NAS procedure </w:t>
      </w:r>
      <w:r w:rsidR="00BE0349" w:rsidRPr="00CE50C1">
        <w:t xml:space="preserve">to negotiate the power saving </w:t>
      </w:r>
      <w:r w:rsidR="00437074" w:rsidRPr="00CE50C1">
        <w:t>parameters (</w:t>
      </w:r>
      <w:r w:rsidR="00437074">
        <w:t>eDRX too have same problem</w:t>
      </w:r>
      <w:r w:rsidR="00437074" w:rsidRPr="00CE50C1">
        <w:t xml:space="preserve"> </w:t>
      </w:r>
      <w:r w:rsidR="00437074">
        <w:t xml:space="preserve">but </w:t>
      </w:r>
      <w:r w:rsidR="00CE50C1" w:rsidRPr="00CE50C1">
        <w:t>let us take active timer as an example hereafter)</w:t>
      </w:r>
      <w:r w:rsidR="00BE0349" w:rsidRPr="00CE50C1">
        <w:t>.</w:t>
      </w:r>
      <w:r w:rsidR="00AE6896" w:rsidRPr="00CE50C1">
        <w:t xml:space="preserve"> If UE indicates </w:t>
      </w:r>
      <w:r w:rsidR="00CE50C1" w:rsidRPr="00CE50C1">
        <w:t>both unreachability period and a</w:t>
      </w:r>
      <w:r w:rsidR="00AE6896" w:rsidRPr="00CE50C1">
        <w:t xml:space="preserve">ctive </w:t>
      </w:r>
      <w:r w:rsidR="00815B71" w:rsidRPr="00CE50C1">
        <w:t>timer,</w:t>
      </w:r>
      <w:r w:rsidR="00AE6896" w:rsidRPr="00CE50C1">
        <w:t xml:space="preserve"> there </w:t>
      </w:r>
      <w:r w:rsidR="00815B71" w:rsidRPr="00CE50C1">
        <w:t>are</w:t>
      </w:r>
      <w:r w:rsidR="00AE6896" w:rsidRPr="00CE50C1">
        <w:t xml:space="preserve"> conflicting requirements at the AMF and the UE, </w:t>
      </w:r>
    </w:p>
    <w:p w14:paraId="513D3B7E" w14:textId="6D41EFE4" w:rsidR="00AE6896" w:rsidRPr="00CE50C1" w:rsidRDefault="00CE50C1" w:rsidP="00CE50C1">
      <w:pPr>
        <w:pStyle w:val="B1"/>
      </w:pPr>
      <w:r w:rsidRPr="00CE50C1">
        <w:t>1)</w:t>
      </w:r>
      <w:r w:rsidRPr="00CE50C1">
        <w:tab/>
      </w:r>
      <w:r w:rsidR="00AE6896" w:rsidRPr="00CE50C1">
        <w:t>Unreachability period will require AMF to not page the UE as UE is expected to get into no service (for e.g. by deactivating the access stratum).</w:t>
      </w:r>
    </w:p>
    <w:p w14:paraId="0257ED43" w14:textId="51AFEBC8" w:rsidR="00AE6896" w:rsidRPr="00CE50C1" w:rsidRDefault="00CE50C1" w:rsidP="00CE50C1">
      <w:pPr>
        <w:pStyle w:val="B1"/>
      </w:pPr>
      <w:r w:rsidRPr="00CE50C1">
        <w:t>2)</w:t>
      </w:r>
      <w:r w:rsidRPr="00CE50C1">
        <w:tab/>
      </w:r>
      <w:r w:rsidR="00AE6896" w:rsidRPr="00CE50C1">
        <w:t xml:space="preserve">Active timer allows AMF to page the UE and UE to remain active </w:t>
      </w:r>
      <w:r w:rsidRPr="00CE50C1">
        <w:t>until</w:t>
      </w:r>
      <w:r w:rsidR="00AE6896" w:rsidRPr="00CE50C1">
        <w:t xml:space="preserve"> the active timer is expired. </w:t>
      </w:r>
    </w:p>
    <w:p w14:paraId="14FB9B1E" w14:textId="0C74C272" w:rsidR="00AE6896" w:rsidRPr="00CE50C1" w:rsidRDefault="00AE6896" w:rsidP="00AE6896">
      <w:pPr>
        <w:pStyle w:val="B1"/>
        <w:ind w:left="0" w:firstLine="0"/>
      </w:pPr>
      <w:r w:rsidRPr="00CE50C1">
        <w:t xml:space="preserve">Thus when UE </w:t>
      </w:r>
      <w:r w:rsidR="00815B71" w:rsidRPr="00CE50C1">
        <w:t xml:space="preserve">sent registration request with active timer + unreachability period, and in response </w:t>
      </w:r>
      <w:r w:rsidRPr="00CE50C1">
        <w:t>r</w:t>
      </w:r>
      <w:r w:rsidR="00815B71" w:rsidRPr="00CE50C1">
        <w:t>eceive</w:t>
      </w:r>
      <w:r w:rsidR="00A87BD9">
        <w:t>s</w:t>
      </w:r>
      <w:r w:rsidR="00815B71" w:rsidRPr="00CE50C1">
        <w:t>,</w:t>
      </w:r>
      <w:r w:rsidRPr="00CE50C1">
        <w:t xml:space="preserve"> registration accept</w:t>
      </w:r>
      <w:r w:rsidR="00815B71" w:rsidRPr="00CE50C1">
        <w:t xml:space="preserve"> message</w:t>
      </w:r>
      <w:r w:rsidRPr="00CE50C1">
        <w:t xml:space="preserve"> with active timer. The AMF and UE behaviour as per conclusions of TR 23.700-28 are not clear. The possible options are:</w:t>
      </w:r>
    </w:p>
    <w:p w14:paraId="4C2F2F28" w14:textId="6B5F657F" w:rsidR="00815B71" w:rsidRPr="00CE50C1" w:rsidRDefault="00815B71" w:rsidP="00AE6896">
      <w:pPr>
        <w:pStyle w:val="B1"/>
        <w:ind w:left="0" w:firstLine="0"/>
      </w:pPr>
      <w:r w:rsidRPr="00CE50C1">
        <w:t>Opt</w:t>
      </w:r>
      <w:r w:rsidR="00330B75" w:rsidRPr="00CE50C1">
        <w:t>ion</w:t>
      </w:r>
      <w:r w:rsidRPr="00CE50C1">
        <w:t xml:space="preserve">-1) UE and AMF adjusts the active timer and unreachability period duration such that, after the expiry of active timer, the unreachability period begins. </w:t>
      </w:r>
    </w:p>
    <w:p w14:paraId="55BACE49" w14:textId="5C78556E" w:rsidR="00AE6896" w:rsidRPr="00CE50C1" w:rsidRDefault="00AE6896" w:rsidP="00AE6896">
      <w:pPr>
        <w:pStyle w:val="B1"/>
        <w:ind w:left="0" w:firstLine="0"/>
      </w:pPr>
      <w:r w:rsidRPr="00CE50C1">
        <w:t>Opt</w:t>
      </w:r>
      <w:r w:rsidR="00330B75" w:rsidRPr="00CE50C1">
        <w:t>ion</w:t>
      </w:r>
      <w:r w:rsidRPr="00CE50C1">
        <w:t>-</w:t>
      </w:r>
      <w:r w:rsidR="00815B71" w:rsidRPr="00CE50C1">
        <w:t>2</w:t>
      </w:r>
      <w:r w:rsidRPr="00CE50C1">
        <w:t>) UE and AMF starts the active timer and unreachability period duration</w:t>
      </w:r>
      <w:r w:rsidR="00815B71" w:rsidRPr="00CE50C1">
        <w:t xml:space="preserve"> when registration accept is received</w:t>
      </w:r>
      <w:r w:rsidRPr="00CE50C1">
        <w:t xml:space="preserve">, but UE is available for paging </w:t>
      </w:r>
      <w:r w:rsidR="00815B71" w:rsidRPr="00CE50C1">
        <w:t>until</w:t>
      </w:r>
      <w:r w:rsidRPr="00CE50C1">
        <w:t xml:space="preserve"> active timer has expired. </w:t>
      </w:r>
    </w:p>
    <w:p w14:paraId="7FED0D39" w14:textId="77777777" w:rsidR="00AE6896" w:rsidRDefault="00AE6896" w:rsidP="00AE6896">
      <w:pPr>
        <w:pStyle w:val="B1"/>
        <w:ind w:left="0" w:firstLine="0"/>
        <w:rPr>
          <w:rFonts w:ascii="Arial" w:hAnsi="Arial" w:cs="Arial"/>
        </w:rPr>
      </w:pPr>
    </w:p>
    <w:p w14:paraId="7541104C" w14:textId="4B9B6BE5" w:rsidR="00AE6896" w:rsidRDefault="00815B71" w:rsidP="00AE6896">
      <w:pPr>
        <w:pStyle w:val="B1"/>
        <w:ind w:left="0" w:firstLine="0"/>
        <w:jc w:val="center"/>
        <w:rPr>
          <w:rFonts w:ascii="Arial" w:hAnsi="Arial" w:cs="Arial"/>
        </w:rPr>
      </w:pPr>
      <w:r>
        <w:rPr>
          <w:rFonts w:ascii="Arial" w:hAnsi="Arial" w:cs="Arial"/>
          <w:noProof/>
          <w:lang w:val="en-IN" w:eastAsia="en-IN"/>
        </w:rPr>
        <w:lastRenderedPageBreak/>
        <w:drawing>
          <wp:inline distT="0" distB="0" distL="0" distR="0" wp14:anchorId="32C792F9" wp14:editId="1E583D1A">
            <wp:extent cx="2741295" cy="261306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1775" cy="2623059"/>
                    </a:xfrm>
                    <a:prstGeom prst="rect">
                      <a:avLst/>
                    </a:prstGeom>
                    <a:noFill/>
                  </pic:spPr>
                </pic:pic>
              </a:graphicData>
            </a:graphic>
          </wp:inline>
        </w:drawing>
      </w:r>
    </w:p>
    <w:p w14:paraId="714A58CD" w14:textId="130D755A" w:rsidR="00AE6896" w:rsidRPr="00CE50C1" w:rsidRDefault="00330B75" w:rsidP="00AE6896">
      <w:pPr>
        <w:pStyle w:val="B1"/>
        <w:ind w:left="0" w:firstLine="0"/>
      </w:pPr>
      <w:r w:rsidRPr="00CE50C1">
        <w:t>Option-3)</w:t>
      </w:r>
    </w:p>
    <w:p w14:paraId="45516765" w14:textId="101337A8" w:rsidR="00330B75" w:rsidRPr="00CE50C1" w:rsidRDefault="00815B71" w:rsidP="00AE6896">
      <w:pPr>
        <w:pStyle w:val="B1"/>
        <w:ind w:left="0" w:firstLine="0"/>
      </w:pPr>
      <w:r w:rsidRPr="00CE50C1">
        <w:t xml:space="preserve">Another option is to </w:t>
      </w:r>
      <w:r w:rsidR="00330B75" w:rsidRPr="00CE50C1">
        <w:t xml:space="preserve">avoid </w:t>
      </w:r>
      <w:r w:rsidRPr="00CE50C1">
        <w:t xml:space="preserve">complexity of dealing with power saving parameters when UE has </w:t>
      </w:r>
      <w:r w:rsidR="00330B75" w:rsidRPr="00CE50C1">
        <w:t>indicated</w:t>
      </w:r>
      <w:r w:rsidRPr="00CE50C1">
        <w:t xml:space="preserve"> </w:t>
      </w:r>
      <w:r w:rsidR="000F143A" w:rsidRPr="00CE50C1">
        <w:t xml:space="preserve">unreachability </w:t>
      </w:r>
      <w:r w:rsidRPr="00CE50C1">
        <w:t xml:space="preserve">period duration. Mainly because when UE has indicated </w:t>
      </w:r>
      <w:r w:rsidR="000F143A" w:rsidRPr="00CE50C1">
        <w:t xml:space="preserve">unreachability </w:t>
      </w:r>
      <w:r w:rsidRPr="00CE50C1">
        <w:t xml:space="preserve">period </w:t>
      </w:r>
      <w:r w:rsidR="00330B75" w:rsidRPr="00CE50C1">
        <w:t>duration,</w:t>
      </w:r>
      <w:r w:rsidRPr="00CE50C1">
        <w:t xml:space="preserve"> it has decided to do so because it wants to save power during discontinuous coverage</w:t>
      </w:r>
      <w:r w:rsidR="00CE50C1">
        <w:t xml:space="preserve"> otherwise it would select available alternate PLMN/RAT</w:t>
      </w:r>
      <w:r w:rsidRPr="00CE50C1">
        <w:t xml:space="preserve">. The discontinuous coverage period is indicated to the AMF, and during this period UE can get into sleep mode by deactivating access stratum, which is already best power saving mechanism, and there is no need to apply any other </w:t>
      </w:r>
      <w:r w:rsidR="00330B75" w:rsidRPr="00CE50C1">
        <w:t>features</w:t>
      </w:r>
      <w:r w:rsidRPr="00CE50C1">
        <w:t>.</w:t>
      </w:r>
      <w:r w:rsidR="00330B75" w:rsidRPr="00CE50C1">
        <w:t xml:space="preserve"> </w:t>
      </w:r>
    </w:p>
    <w:p w14:paraId="6E481AFB" w14:textId="1E43203D" w:rsidR="00330B75" w:rsidRPr="00CE50C1" w:rsidRDefault="00CE50C1" w:rsidP="00AE6896">
      <w:pPr>
        <w:pStyle w:val="B1"/>
        <w:ind w:left="0" w:firstLine="0"/>
      </w:pPr>
      <w:r>
        <w:t>But w</w:t>
      </w:r>
      <w:r w:rsidR="00330B75" w:rsidRPr="00CE50C1">
        <w:t>e have couple of requirements that AMF should be able to influence power saving in the UE based on its knowledge as per the conclusions of the TR:</w:t>
      </w:r>
    </w:p>
    <w:p w14:paraId="25842DEB" w14:textId="77777777" w:rsidR="00330B75" w:rsidRPr="00CE50C1" w:rsidRDefault="00330B75" w:rsidP="00330B75">
      <w:pPr>
        <w:pStyle w:val="B1"/>
        <w:rPr>
          <w:i/>
          <w:sz w:val="16"/>
          <w:szCs w:val="16"/>
        </w:rPr>
      </w:pPr>
      <w:r w:rsidRPr="00CE50C1">
        <w:rPr>
          <w:i/>
          <w:sz w:val="16"/>
          <w:szCs w:val="16"/>
        </w:rPr>
        <w:t>-</w:t>
      </w:r>
      <w:r w:rsidRPr="00CE50C1">
        <w:rPr>
          <w:i/>
          <w:sz w:val="16"/>
          <w:szCs w:val="16"/>
        </w:rPr>
        <w:tab/>
        <w:t xml:space="preserve">AMF/MME shall not determine UE unreachability period based on satellite orbit data by itself. The AMF/MME receives </w:t>
      </w:r>
      <w:r w:rsidRPr="00CE50C1">
        <w:rPr>
          <w:i/>
          <w:sz w:val="16"/>
          <w:szCs w:val="16"/>
          <w:highlight w:val="yellow"/>
        </w:rPr>
        <w:t xml:space="preserve">UE unreachability period to be used for setting up the power saving parameters </w:t>
      </w:r>
      <w:r w:rsidRPr="00CE50C1">
        <w:rPr>
          <w:i/>
          <w:sz w:val="16"/>
          <w:szCs w:val="16"/>
        </w:rPr>
        <w:t xml:space="preserve">or handling mobility management </w:t>
      </w:r>
      <w:r w:rsidRPr="00D226D8">
        <w:rPr>
          <w:i/>
          <w:sz w:val="16"/>
          <w:szCs w:val="16"/>
          <w:highlight w:val="yellow"/>
        </w:rPr>
        <w:t>of NTN UE</w:t>
      </w:r>
      <w:r w:rsidRPr="00CE50C1">
        <w:rPr>
          <w:i/>
          <w:sz w:val="16"/>
          <w:szCs w:val="16"/>
        </w:rPr>
        <w:t>.</w:t>
      </w:r>
    </w:p>
    <w:p w14:paraId="5AE24651" w14:textId="77777777" w:rsidR="00330B75" w:rsidRPr="00CE50C1" w:rsidRDefault="00330B75" w:rsidP="00330B75">
      <w:pPr>
        <w:pStyle w:val="B1"/>
        <w:rPr>
          <w:i/>
          <w:sz w:val="16"/>
          <w:szCs w:val="16"/>
        </w:rPr>
      </w:pPr>
      <w:r w:rsidRPr="00CE50C1">
        <w:rPr>
          <w:i/>
          <w:sz w:val="16"/>
          <w:szCs w:val="16"/>
        </w:rPr>
        <w:t>-</w:t>
      </w:r>
      <w:r w:rsidRPr="00CE50C1">
        <w:rPr>
          <w:i/>
          <w:sz w:val="16"/>
          <w:szCs w:val="16"/>
        </w:rPr>
        <w:tab/>
      </w:r>
      <w:r w:rsidRPr="00CE50C1">
        <w:rPr>
          <w:i/>
          <w:sz w:val="16"/>
          <w:szCs w:val="16"/>
          <w:highlight w:val="yellow"/>
        </w:rPr>
        <w:t>AMF/MME obtains UE unreachability period information</w:t>
      </w:r>
      <w:r w:rsidRPr="00CE50C1">
        <w:rPr>
          <w:i/>
          <w:sz w:val="16"/>
          <w:szCs w:val="16"/>
        </w:rPr>
        <w:t xml:space="preserve"> (timing information when UE moves out/in of NTN coverage) </w:t>
      </w:r>
      <w:r w:rsidRPr="00CE50C1">
        <w:rPr>
          <w:i/>
          <w:sz w:val="16"/>
          <w:szCs w:val="16"/>
          <w:highlight w:val="yellow"/>
        </w:rPr>
        <w:t xml:space="preserve">from an AF via the NEF/SCEF, </w:t>
      </w:r>
      <w:r w:rsidRPr="00CE50C1">
        <w:rPr>
          <w:i/>
          <w:sz w:val="16"/>
          <w:szCs w:val="16"/>
        </w:rPr>
        <w:t xml:space="preserve">from the UE </w:t>
      </w:r>
      <w:r w:rsidRPr="00CE50C1">
        <w:rPr>
          <w:i/>
          <w:sz w:val="16"/>
          <w:szCs w:val="16"/>
          <w:highlight w:val="yellow"/>
        </w:rPr>
        <w:t>or from OAM.</w:t>
      </w:r>
      <w:r w:rsidRPr="00CE50C1">
        <w:rPr>
          <w:i/>
          <w:sz w:val="16"/>
          <w:szCs w:val="16"/>
        </w:rPr>
        <w:t xml:space="preserve"> </w:t>
      </w:r>
      <w:r w:rsidRPr="00CE50C1">
        <w:rPr>
          <w:i/>
          <w:sz w:val="16"/>
          <w:szCs w:val="16"/>
          <w:highlight w:val="yellow"/>
        </w:rPr>
        <w:t>The AMF/MME also takes into account UE location/mobility/trajectory information</w:t>
      </w:r>
      <w:r w:rsidRPr="00CE50C1">
        <w:rPr>
          <w:i/>
          <w:sz w:val="16"/>
          <w:szCs w:val="16"/>
        </w:rPr>
        <w:t>.</w:t>
      </w:r>
    </w:p>
    <w:p w14:paraId="1C98388F" w14:textId="5C27BFA7" w:rsidR="00330B75" w:rsidRPr="00CE50C1" w:rsidRDefault="00330B75" w:rsidP="00AE6896">
      <w:pPr>
        <w:pStyle w:val="B1"/>
        <w:ind w:left="0" w:firstLine="0"/>
      </w:pPr>
      <w:r w:rsidRPr="00CE50C1">
        <w:t>If AMF/MME is required to influence the power saving in the UE by setting right power saving parameter</w:t>
      </w:r>
      <w:r w:rsidR="000F143A">
        <w:t xml:space="preserve">, in this case </w:t>
      </w:r>
      <w:r w:rsidRPr="00CE50C1">
        <w:t>AMF/MME can directly influence the discontinuous coverage duration value</w:t>
      </w:r>
      <w:r w:rsidR="00CE50C1" w:rsidRPr="00CE50C1">
        <w:t>.</w:t>
      </w:r>
      <w:r w:rsidRPr="00CE50C1">
        <w:t xml:space="preserve"> </w:t>
      </w:r>
      <w:r w:rsidR="00CE50C1" w:rsidRPr="00CE50C1">
        <w:t>The</w:t>
      </w:r>
      <w:r w:rsidRPr="00CE50C1">
        <w:t xml:space="preserve"> AMF/MME can use another agreement of the </w:t>
      </w:r>
      <w:r w:rsidR="00CE50C1" w:rsidRPr="00CE50C1">
        <w:t>conclusions (see below)</w:t>
      </w:r>
      <w:r w:rsidRPr="00CE50C1">
        <w:t xml:space="preserve">. i.e. AMF/MME can indicate a backoff timer which we </w:t>
      </w:r>
      <w:r w:rsidR="000F143A">
        <w:t xml:space="preserve">can </w:t>
      </w:r>
      <w:r w:rsidRPr="00CE50C1">
        <w:t xml:space="preserve">call </w:t>
      </w:r>
      <w:r w:rsidR="000F143A">
        <w:t>a</w:t>
      </w:r>
      <w:r w:rsidRPr="00CE50C1">
        <w:t xml:space="preserve">s </w:t>
      </w:r>
      <w:r w:rsidR="00CC7088">
        <w:t xml:space="preserve">actual </w:t>
      </w:r>
      <w:r w:rsidRPr="00CE50C1">
        <w:t xml:space="preserve">unreachability period for the UE. The UE can take this timer and for this duration can deactivate the access </w:t>
      </w:r>
      <w:r w:rsidR="00CE50C1" w:rsidRPr="00CE50C1">
        <w:t>stratum (get into no service)</w:t>
      </w:r>
      <w:r w:rsidRPr="00CE50C1">
        <w:t xml:space="preserve"> to save power.</w:t>
      </w:r>
    </w:p>
    <w:p w14:paraId="1A6F39D3" w14:textId="3025F0E4" w:rsidR="00815B71" w:rsidRPr="00CE50C1" w:rsidRDefault="00330B75" w:rsidP="00AE6896">
      <w:pPr>
        <w:pStyle w:val="B1"/>
        <w:ind w:left="0" w:firstLine="0"/>
        <w:rPr>
          <w:i/>
          <w:sz w:val="16"/>
          <w:szCs w:val="16"/>
        </w:rPr>
      </w:pPr>
      <w:r w:rsidRPr="00CE50C1">
        <w:rPr>
          <w:i/>
          <w:sz w:val="16"/>
          <w:szCs w:val="16"/>
        </w:rPr>
        <w:t>“Optionally, AMF can provide a backoff timer to prevent the UE from sending MO data/s</w:t>
      </w:r>
      <w:r w:rsidR="00E26BF5">
        <w:rPr>
          <w:i/>
          <w:sz w:val="16"/>
          <w:szCs w:val="16"/>
        </w:rPr>
        <w:t>ignalling while out of coverage</w:t>
      </w:r>
      <w:r w:rsidRPr="00CE50C1">
        <w:rPr>
          <w:i/>
          <w:sz w:val="16"/>
          <w:szCs w:val="16"/>
        </w:rPr>
        <w:t>“</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20C903FA" w14:textId="11F48007" w:rsidR="0014151E" w:rsidRPr="00CE50C1" w:rsidRDefault="00CE50C1" w:rsidP="00276289">
      <w:pPr>
        <w:rPr>
          <w:lang w:eastAsia="ko-KR"/>
        </w:rPr>
      </w:pPr>
      <w:r w:rsidRPr="00CE50C1">
        <w:rPr>
          <w:lang w:eastAsia="ko-KR"/>
        </w:rPr>
        <w:t>Based on above discussion:</w:t>
      </w:r>
    </w:p>
    <w:p w14:paraId="6BE04556" w14:textId="1F8896E1" w:rsidR="00CE50C1" w:rsidRPr="00CE50C1" w:rsidRDefault="00CE50C1" w:rsidP="00276289">
      <w:pPr>
        <w:rPr>
          <w:lang w:eastAsia="ko-KR"/>
        </w:rPr>
      </w:pPr>
      <w:r w:rsidRPr="00CE50C1">
        <w:rPr>
          <w:lang w:eastAsia="ko-KR"/>
        </w:rPr>
        <w:t xml:space="preserve">a) </w:t>
      </w:r>
      <w:r w:rsidR="00103090">
        <w:rPr>
          <w:lang w:eastAsia="ko-KR"/>
        </w:rPr>
        <w:t xml:space="preserve">Samsung </w:t>
      </w:r>
      <w:r w:rsidR="00F342BD">
        <w:rPr>
          <w:lang w:eastAsia="ko-KR"/>
        </w:rPr>
        <w:t>can live</w:t>
      </w:r>
      <w:r w:rsidR="00103090">
        <w:rPr>
          <w:lang w:eastAsia="ko-KR"/>
        </w:rPr>
        <w:t xml:space="preserve"> </w:t>
      </w:r>
      <w:r w:rsidRPr="00CE50C1">
        <w:rPr>
          <w:lang w:eastAsia="ko-KR"/>
        </w:rPr>
        <w:t xml:space="preserve">with option-1 or option-2 if that is the preference of the </w:t>
      </w:r>
      <w:r w:rsidR="00103090">
        <w:rPr>
          <w:lang w:eastAsia="ko-KR"/>
        </w:rPr>
        <w:t>group</w:t>
      </w:r>
      <w:r w:rsidRPr="00CE50C1">
        <w:rPr>
          <w:lang w:eastAsia="ko-KR"/>
        </w:rPr>
        <w:t>.</w:t>
      </w:r>
    </w:p>
    <w:p w14:paraId="7BC47ED0" w14:textId="66590067" w:rsidR="00CE50C1" w:rsidRPr="00CE50C1" w:rsidRDefault="00CE50C1" w:rsidP="00276289">
      <w:pPr>
        <w:rPr>
          <w:lang w:eastAsia="ko-KR"/>
        </w:rPr>
      </w:pPr>
      <w:r w:rsidRPr="00CE50C1">
        <w:rPr>
          <w:lang w:eastAsia="ko-KR"/>
        </w:rPr>
        <w:t xml:space="preserve">b) We prefer option-3 because it simplifies the implementation. </w:t>
      </w:r>
      <w:r w:rsidR="00103090">
        <w:rPr>
          <w:lang w:eastAsia="ko-KR"/>
        </w:rPr>
        <w:t>T</w:t>
      </w:r>
      <w:r w:rsidRPr="00CE50C1">
        <w:rPr>
          <w:lang w:eastAsia="ko-KR"/>
        </w:rPr>
        <w:t>he objective of the UE negotiating existing power saving parameters when it is about to enter no service due to discontinuous coverage</w:t>
      </w:r>
      <w:r w:rsidR="00E26BF5">
        <w:rPr>
          <w:lang w:eastAsia="ko-KR"/>
        </w:rPr>
        <w:t xml:space="preserve"> is </w:t>
      </w:r>
      <w:r w:rsidR="00103090">
        <w:rPr>
          <w:lang w:eastAsia="ko-KR"/>
        </w:rPr>
        <w:t>not clear</w:t>
      </w:r>
      <w:r w:rsidR="000F143A">
        <w:rPr>
          <w:lang w:eastAsia="ko-KR"/>
        </w:rPr>
        <w:t xml:space="preserve"> to us</w:t>
      </w:r>
      <w:r w:rsidR="00F342BD">
        <w:rPr>
          <w:lang w:eastAsia="ko-KR"/>
        </w:rPr>
        <w:t>.</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1A46" w14:textId="77777777" w:rsidR="00CC2BC2" w:rsidRDefault="00CC2BC2">
      <w:r>
        <w:separator/>
      </w:r>
    </w:p>
  </w:endnote>
  <w:endnote w:type="continuationSeparator" w:id="0">
    <w:p w14:paraId="75540640" w14:textId="77777777" w:rsidR="00CC2BC2" w:rsidRDefault="00CC2BC2">
      <w:r>
        <w:continuationSeparator/>
      </w:r>
    </w:p>
  </w:endnote>
  <w:endnote w:type="continuationNotice" w:id="1">
    <w:p w14:paraId="6DBF2956" w14:textId="77777777" w:rsidR="00CC2BC2" w:rsidRDefault="00CC2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4F50F" w14:textId="77777777" w:rsidR="00CC2BC2" w:rsidRDefault="00CC2BC2">
      <w:r>
        <w:separator/>
      </w:r>
    </w:p>
  </w:footnote>
  <w:footnote w:type="continuationSeparator" w:id="0">
    <w:p w14:paraId="4D0ED82D" w14:textId="77777777" w:rsidR="00CC2BC2" w:rsidRDefault="00CC2BC2">
      <w:r>
        <w:continuationSeparator/>
      </w:r>
    </w:p>
  </w:footnote>
  <w:footnote w:type="continuationNotice" w:id="1">
    <w:p w14:paraId="75FC08F6" w14:textId="77777777" w:rsidR="00CC2BC2" w:rsidRDefault="00CC2B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2"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6"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3"/>
  </w:num>
  <w:num w:numId="7">
    <w:abstractNumId w:val="41"/>
  </w:num>
  <w:num w:numId="8">
    <w:abstractNumId w:val="34"/>
  </w:num>
  <w:num w:numId="9">
    <w:abstractNumId w:val="31"/>
  </w:num>
  <w:num w:numId="10">
    <w:abstractNumId w:val="40"/>
  </w:num>
  <w:num w:numId="11">
    <w:abstractNumId w:val="33"/>
  </w:num>
  <w:num w:numId="12">
    <w:abstractNumId w:val="30"/>
  </w:num>
  <w:num w:numId="13">
    <w:abstractNumId w:val="18"/>
  </w:num>
  <w:num w:numId="14">
    <w:abstractNumId w:val="19"/>
  </w:num>
  <w:num w:numId="15">
    <w:abstractNumId w:val="25"/>
  </w:num>
  <w:num w:numId="16">
    <w:abstractNumId w:val="29"/>
  </w:num>
  <w:num w:numId="17">
    <w:abstractNumId w:val="38"/>
  </w:num>
  <w:num w:numId="18">
    <w:abstractNumId w:val="3"/>
  </w:num>
  <w:num w:numId="19">
    <w:abstractNumId w:val="36"/>
  </w:num>
  <w:num w:numId="20">
    <w:abstractNumId w:val="20"/>
  </w:num>
  <w:num w:numId="21">
    <w:abstractNumId w:val="32"/>
  </w:num>
  <w:num w:numId="22">
    <w:abstractNumId w:val="26"/>
  </w:num>
  <w:num w:numId="23">
    <w:abstractNumId w:val="8"/>
  </w:num>
  <w:num w:numId="24">
    <w:abstractNumId w:val="2"/>
  </w:num>
  <w:num w:numId="25">
    <w:abstractNumId w:val="39"/>
  </w:num>
  <w:num w:numId="26">
    <w:abstractNumId w:val="15"/>
  </w:num>
  <w:num w:numId="27">
    <w:abstractNumId w:val="27"/>
  </w:num>
  <w:num w:numId="28">
    <w:abstractNumId w:val="28"/>
  </w:num>
  <w:num w:numId="29">
    <w:abstractNumId w:val="17"/>
  </w:num>
  <w:num w:numId="30">
    <w:abstractNumId w:val="11"/>
  </w:num>
  <w:num w:numId="31">
    <w:abstractNumId w:val="5"/>
  </w:num>
  <w:num w:numId="32">
    <w:abstractNumId w:val="22"/>
  </w:num>
  <w:num w:numId="33">
    <w:abstractNumId w:val="37"/>
  </w:num>
  <w:num w:numId="34">
    <w:abstractNumId w:val="43"/>
  </w:num>
  <w:num w:numId="35">
    <w:abstractNumId w:val="7"/>
  </w:num>
  <w:num w:numId="36">
    <w:abstractNumId w:val="24"/>
  </w:num>
  <w:num w:numId="37">
    <w:abstractNumId w:val="44"/>
  </w:num>
  <w:num w:numId="38">
    <w:abstractNumId w:val="14"/>
  </w:num>
  <w:num w:numId="39">
    <w:abstractNumId w:val="10"/>
  </w:num>
  <w:num w:numId="40">
    <w:abstractNumId w:val="42"/>
  </w:num>
  <w:num w:numId="41">
    <w:abstractNumId w:val="12"/>
  </w:num>
  <w:num w:numId="42">
    <w:abstractNumId w:val="6"/>
  </w:num>
  <w:num w:numId="43">
    <w:abstractNumId w:val="23"/>
  </w:num>
  <w:num w:numId="44">
    <w:abstractNumId w:val="21"/>
  </w:num>
  <w:num w:numId="45">
    <w:abstractNumId w:val="35"/>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C0203"/>
    <w:rsid w:val="00BC035B"/>
    <w:rsid w:val="00BC054C"/>
    <w:rsid w:val="00BC3555"/>
    <w:rsid w:val="00BC4D38"/>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A444000-774F-4C78-95E2-D76F43E3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162</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SS_v1</cp:lastModifiedBy>
  <cp:revision>32</cp:revision>
  <dcterms:created xsi:type="dcterms:W3CDTF">2022-09-29T12:03:00Z</dcterms:created>
  <dcterms:modified xsi:type="dcterms:W3CDTF">2023-01-09T19:42:00Z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